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BDC" w:rsidRDefault="00D07BDC" w:rsidP="00D07BDC">
      <w:r>
        <w:rPr>
          <w:u w:val="single"/>
        </w:rPr>
        <w:t>Title</w:t>
      </w:r>
      <w:r>
        <w:t xml:space="preserve">:  </w:t>
      </w:r>
      <w:r w:rsidR="00372A5C">
        <w:t>Lies</w:t>
      </w:r>
      <w:r>
        <w:br/>
      </w:r>
      <w:r>
        <w:br/>
      </w:r>
      <w:r>
        <w:rPr>
          <w:u w:val="single"/>
        </w:rPr>
        <w:t>Genre</w:t>
      </w:r>
      <w:r>
        <w:t>:</w:t>
      </w:r>
      <w:r w:rsidR="00372A5C">
        <w:t xml:space="preserve"> </w:t>
      </w:r>
      <w:r>
        <w:t xml:space="preserve"> </w:t>
      </w:r>
      <w:r w:rsidR="00372A5C">
        <w:t>Young Adult Romance</w:t>
      </w:r>
      <w:r>
        <w:br/>
      </w:r>
      <w:r>
        <w:br/>
      </w:r>
      <w:r>
        <w:rPr>
          <w:u w:val="single"/>
        </w:rPr>
        <w:t>Setting</w:t>
      </w:r>
      <w:r>
        <w:t>:</w:t>
      </w:r>
      <w:r w:rsidR="00095F14">
        <w:t xml:space="preserve">  Moderately sized community in the United States</w:t>
      </w:r>
      <w:r>
        <w:br/>
      </w:r>
    </w:p>
    <w:p w:rsidR="00D07BDC" w:rsidRDefault="00D07BDC" w:rsidP="00D07BDC">
      <w:r>
        <w:rPr>
          <w:u w:val="single"/>
        </w:rPr>
        <w:t>Plot Summary</w:t>
      </w:r>
      <w:proofErr w:type="gramStart"/>
      <w:r>
        <w:t>:</w:t>
      </w:r>
      <w:proofErr w:type="gramEnd"/>
      <w:r>
        <w:br/>
      </w:r>
      <w:r w:rsidR="00095F14">
        <w:t>Lauren Torres lives the perfect life.  Her parents run a successful online business which has allowed her to become a child of the world as they travel globally for business.  All of this changes when the police show up one day and arrest her parents, who are not really hurt parents.</w:t>
      </w:r>
      <w:r w:rsidR="00095F14">
        <w:br/>
        <w:t>Lauren Torres, who is really Lauren Henderson, was kidnapped as a baby by the Torres couple.  As she moves into the home of her biological parents and tries to adapt to her new life, does she have it in her to allow the boy with sky blue eyes to own any part of her heart?</w:t>
      </w:r>
      <w:r>
        <w:rPr>
          <w:u w:val="single"/>
        </w:rPr>
        <w:br/>
      </w:r>
      <w:r>
        <w:rPr>
          <w:u w:val="single"/>
        </w:rPr>
        <w:br/>
        <w:t>Characters</w:t>
      </w:r>
      <w:proofErr w:type="gramStart"/>
      <w:r>
        <w:t>:</w:t>
      </w:r>
      <w:proofErr w:type="gramEnd"/>
      <w:r>
        <w:br/>
      </w:r>
      <w:r w:rsidR="00095F14">
        <w:rPr>
          <w:i/>
        </w:rPr>
        <w:t>Lauren Torres (Henderson)</w:t>
      </w:r>
      <w:r w:rsidR="00095F14">
        <w:t xml:space="preserve"> – Lauren is very educated due to the way that she was raised by the Torres.  They traveled a lot because they had the means, since their business was online.  Though she is remarkably intelligent in many fields, she is not socially intelligent at all.  This part of her is worsened by the recent revelation involving her birth parents.</w:t>
      </w:r>
      <w:r w:rsidR="00095F14">
        <w:br/>
      </w:r>
      <w:r w:rsidR="00095F14">
        <w:br/>
      </w:r>
      <w:r w:rsidR="00095F14">
        <w:rPr>
          <w:i/>
        </w:rPr>
        <w:t xml:space="preserve">Mason Blair </w:t>
      </w:r>
      <w:r w:rsidR="00095F14">
        <w:t>– Mason is a handsome man who is the class clown in high school.  Not particularly good at anything, Mason is generally liked by all due to his quick wit and extremely good looks.  Most people do not take him seriously and he has few very close friends.  He is very laid back in front of people, but seems like he may be hiding something.</w:t>
      </w:r>
      <w:r>
        <w:br/>
      </w:r>
      <w:r>
        <w:br/>
      </w:r>
      <w:r>
        <w:rPr>
          <w:u w:val="single"/>
        </w:rPr>
        <w:t>Exposition</w:t>
      </w:r>
      <w:proofErr w:type="gramStart"/>
      <w:r>
        <w:t>:</w:t>
      </w:r>
      <w:proofErr w:type="gramEnd"/>
      <w:r>
        <w:br/>
      </w:r>
      <w:r w:rsidR="006B2234">
        <w:t>Lauren Torres is excited to be returning to the United States after spending a few years traveling around Europe.  Her parents had rented several houses throughout the years and Lauren has been lucky enough to have gained a lot of cultural experience during her time overseas.  Her mother reminds her that she needs to finish up her math homework and then they prepare to exit the plane.</w:t>
      </w:r>
    </w:p>
    <w:p w:rsidR="00D07BDC" w:rsidRPr="000D7101" w:rsidRDefault="00D07BDC" w:rsidP="00D07BDC">
      <w:r>
        <w:rPr>
          <w:u w:val="single"/>
        </w:rPr>
        <w:t>Raising Action</w:t>
      </w:r>
      <w:proofErr w:type="gramStart"/>
      <w:r>
        <w:t>:</w:t>
      </w:r>
      <w:proofErr w:type="gramEnd"/>
      <w:r>
        <w:br/>
      </w:r>
      <w:r w:rsidR="006B2234">
        <w:t>As soon as they step into the terminal, the Torres are surrounded by FBI agents.  Lauren is taken by social service wor</w:t>
      </w:r>
      <w:r w:rsidR="006B2234">
        <w:t xml:space="preserve">kers as she watches as the police arrest her parents.  It is later explained to her that she was stolen from a hospital when she was a baby.  The Torres </w:t>
      </w:r>
      <w:proofErr w:type="gramStart"/>
      <w:r w:rsidR="006B2234">
        <w:t>are</w:t>
      </w:r>
      <w:proofErr w:type="gramEnd"/>
      <w:r w:rsidR="006B2234">
        <w:t xml:space="preserve"> not her real parents and the </w:t>
      </w:r>
      <w:r w:rsidR="007203F4">
        <w:t>FBI</w:t>
      </w:r>
      <w:r w:rsidR="006B2234">
        <w:t xml:space="preserve"> has been trying to track them down for almost 16 years.  The case seemed cold until they got tipped off by a nurse who was on her honeymoon in Paris; she was staying in the same hotel as the Torres had worked in the hospital from where Lauren was taken.  She swore that the Torres were the same couple.  Lauren’s real last name is Henderson and she is going to be returned to her biological parents.</w:t>
      </w:r>
      <w:r w:rsidR="006B2234">
        <w:br/>
        <w:t xml:space="preserve">A social worker and a therapist help Lauren out of the car and into the ranch house where she is to live.  Her biological parents are thrilled to see her.  She notices that they had no more children and that they </w:t>
      </w:r>
      <w:r w:rsidR="006B2234">
        <w:lastRenderedPageBreak/>
        <w:t>had only two pictures of her from before she was taken; these two photographs have numerous copies throughout the house.  Lauren fe</w:t>
      </w:r>
      <w:r w:rsidR="007203F4">
        <w:t>els</w:t>
      </w:r>
      <w:bookmarkStart w:id="0" w:name="_GoBack"/>
      <w:bookmarkEnd w:id="0"/>
      <w:r w:rsidR="006B2234">
        <w:t xml:space="preserve"> overwhelmed and asks to lie down.</w:t>
      </w:r>
      <w:r w:rsidR="006B2234">
        <w:br/>
        <w:t xml:space="preserve">About a week or so later, Lauren starts public high school.  </w:t>
      </w:r>
      <w:r w:rsidR="00C928E8">
        <w:t xml:space="preserve">She goes through her classes, but everyone is staring at her and acting too friendly.  No one wants to sit by her at lunch but everyone starts.  She has her lunch with the school nurse. Right after the final period, Lauren makes to go outside to wait for her father to pick her up.  A man with a camera appears from the shrubbery and starts snapping pictures of her.  She gets upset and screams for him to leave but he follows her.  Then, a boy runs over with a big smile.  He waves at the man with the camera, </w:t>
      </w:r>
      <w:proofErr w:type="gramStart"/>
      <w:r w:rsidR="00C928E8">
        <w:t>who</w:t>
      </w:r>
      <w:proofErr w:type="gramEnd"/>
      <w:r w:rsidR="00C928E8">
        <w:t xml:space="preserve"> ignores him.  The boy walks over and pulls on the man’s underwear, which makes the man swing wildly at him.  The boy sticks out his leg and then pushes the man over and then stomps on his camera.  Lauren does not thank him and runs into her father’s car.</w:t>
      </w:r>
      <w:r w:rsidR="00C928E8">
        <w:br/>
        <w:t xml:space="preserve">She later tells her therapist that she cannot handle high school on top of everything else.  The therapist says that high school is the best place for her since it offers a stability that her former life did not have.  Lauren struggles with this because the Torres </w:t>
      </w:r>
      <w:proofErr w:type="gramStart"/>
      <w:r w:rsidR="00C928E8">
        <w:t>were</w:t>
      </w:r>
      <w:proofErr w:type="gramEnd"/>
      <w:r w:rsidR="00C928E8">
        <w:t xml:space="preserve"> never mean to her.  The </w:t>
      </w:r>
      <w:proofErr w:type="spellStart"/>
      <w:r w:rsidR="00C928E8">
        <w:t>Hendersons</w:t>
      </w:r>
      <w:proofErr w:type="spellEnd"/>
      <w:r w:rsidR="00C928E8">
        <w:t xml:space="preserve"> are kind as well, but extremely nervous.  She secretly wishes that she could go back to the way things were before.</w:t>
      </w:r>
      <w:r w:rsidR="00C928E8">
        <w:br/>
      </w:r>
      <w:r w:rsidR="008B34BA">
        <w:t xml:space="preserve">The next day, Lauren sees the boy at lunch.  She goes to thank him and he acts confused.  She tries again and he claims that what he did was </w:t>
      </w:r>
      <w:proofErr w:type="gramStart"/>
      <w:r w:rsidR="008B34BA">
        <w:t>nothing, that</w:t>
      </w:r>
      <w:proofErr w:type="gramEnd"/>
      <w:r w:rsidR="008B34BA">
        <w:t xml:space="preserve"> he just felt like smashing that guy’s camera.  She firmly attempts to thank him a third time and he cuts her off.  A girl tells Lauren that the boy’s name is Mason Blair and that she needs to not get offended by him.</w:t>
      </w:r>
      <w:r w:rsidR="008B34BA">
        <w:br/>
        <w:t>At the suggestion of her therapist, Lauren joins the drama club.  During try-outs, Mason is there.  His audition is horrible.  He seems to be going everywhere at once and makes inappropriate sounds on stage. The director grows angry and the students laugh, even Lauren.  The teacher dismisses him and Lauren takes her turn.  She recites a few lines but the director asks for something more meaningful.  Lauren is asked to sing, which makes her nervous.  Lauren timidly sings, but gains strength as she goes.  Everyone is impressed, including Mason.</w:t>
      </w:r>
      <w:r w:rsidR="008B34BA">
        <w:br/>
        <w:t xml:space="preserve">Mason gets into the drama club because it turns out that he is very good and knew that he would get in.  After his performance the year before, the director guaranteed him a spot in this year’s production.  </w:t>
      </w:r>
      <w:r w:rsidR="003F671F">
        <w:t xml:space="preserve">The group is doing a romantic musical and Lauren and Mason have the leads.  </w:t>
      </w:r>
      <w:r w:rsidR="00C86D6F">
        <w:t>Mason and Lauren start spending a lot of time together working on their duets.  Lauren is surprised to find that Mason gets very serious during his songs, but can immediately go back to being a clown afterwards.  It is not long before Lauren and Mason are romantically involved.</w:t>
      </w:r>
      <w:r>
        <w:br/>
      </w:r>
      <w:r>
        <w:br/>
      </w:r>
      <w:r>
        <w:rPr>
          <w:u w:val="single"/>
        </w:rPr>
        <w:t>Climax</w:t>
      </w:r>
      <w:r>
        <w:br/>
      </w:r>
      <w:r w:rsidR="00C86D6F">
        <w:t xml:space="preserve">One day, Mason does not show up for school.  He does not show up for several days.  Lauren tells her therapist that she has an awful feeling about Mason’s absence but the therapist tells her that feeling sad when your crush is away is normal.  Meanwhile, at home, Lauren is struggling to connect to her real parents.  They are worried about her relationship with Mason, thinking that it is too soon for her to be forming that kind of connection after what she has been through.  Lauren screams that she barely knows them but she is living with them.  </w:t>
      </w:r>
      <w:r w:rsidR="00C86D6F">
        <w:br/>
        <w:t xml:space="preserve">After the fifth day of not seeing Mason at school, Lauren decides to walk to his house.  She knocks on the door and his father answers, a gruff man with blurry eyes.  He says that Mason is sick and slams the door.  </w:t>
      </w:r>
      <w:r w:rsidR="00C86D6F">
        <w:br/>
        <w:t xml:space="preserve">On Monday, Mason is back in school.  He is laughing and joking like normal.  The director is angry at him </w:t>
      </w:r>
      <w:r w:rsidR="00C86D6F">
        <w:lastRenderedPageBreak/>
        <w:t>for missing rehearsals, but he reassures her that he will be fine.  When Lauren asks about his absence, Mason repeats what his father said.  He was sick.</w:t>
      </w:r>
      <w:r w:rsidR="00C86D6F">
        <w:br/>
        <w:t>The day of the opening for the musical approaches and the entire school is gearing up for the show.  The drama club does a promotional sneak peak for the students during an assembly and people are wearing pins in support.  However, two days before the musical, Mason disappears again.</w:t>
      </w:r>
      <w:r w:rsidR="00C86D6F">
        <w:br/>
        <w:t>This time, everyone is frantic.  Lauren goes to his house but his father tells her again that Mason is too sick to see her.  Lauren demands to see him and the two get into an argument.  Mason’s father pushes her off of the stoop. Just then, Mason comes out of the house and tackles his father.  When his father stands up, Mason instantly backs down.  Lauren notices that he has a bruise on his face.</w:t>
      </w:r>
      <w:r w:rsidR="00C86D6F">
        <w:br/>
        <w:t xml:space="preserve">Lauren grabs Mason’s hand and both of them run from the house.  When they get to Lauren’s house, Mrs. Henderson is shocked to see them.  When she sees Mason, she </w:t>
      </w:r>
      <w:r w:rsidR="004249D1">
        <w:t>calls Lauren’s social worker.</w:t>
      </w:r>
      <w:r>
        <w:br/>
      </w:r>
      <w:r>
        <w:br/>
      </w:r>
      <w:r>
        <w:rPr>
          <w:u w:val="single"/>
        </w:rPr>
        <w:t>Falling Action</w:t>
      </w:r>
      <w:proofErr w:type="gramStart"/>
      <w:r>
        <w:t>:</w:t>
      </w:r>
      <w:proofErr w:type="gramEnd"/>
      <w:r>
        <w:br/>
      </w:r>
      <w:r w:rsidR="004249D1">
        <w:t xml:space="preserve">Mason’s father is charged with simple assault and child endangerment.  His mother, who was also abused, goes to seek counseling and begins to prepare herself to be a single mother.  The social services agree to allow Mason to stay with the Henderson’s until Mason’s mother is stable enough to take him back.  Mason and Lauren perform brilliantly and some say that it is the best performance ever done by Mason.  Even though the </w:t>
      </w:r>
      <w:proofErr w:type="spellStart"/>
      <w:r w:rsidR="004249D1">
        <w:t>Hendersons</w:t>
      </w:r>
      <w:proofErr w:type="spellEnd"/>
      <w:r w:rsidR="004249D1">
        <w:t xml:space="preserve"> are very strict about Mason and Lauren being alone, she finally realizes the lengths that they would go to take care of her and this opens a door in their relationship.   Lauren and Mason finish high school happily together and go off to the same college.</w:t>
      </w:r>
      <w:r>
        <w:br/>
      </w:r>
    </w:p>
    <w:p w:rsidR="00D07BDC" w:rsidRDefault="00D07BDC" w:rsidP="00D07BDC"/>
    <w:p w:rsidR="00EC0E0C" w:rsidRDefault="00EC0E0C"/>
    <w:sectPr w:rsidR="00EC0E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2A5C"/>
    <w:rsid w:val="00095F14"/>
    <w:rsid w:val="00372A5C"/>
    <w:rsid w:val="003F671F"/>
    <w:rsid w:val="004249D1"/>
    <w:rsid w:val="006B2234"/>
    <w:rsid w:val="007203F4"/>
    <w:rsid w:val="008B34BA"/>
    <w:rsid w:val="00C86D6F"/>
    <w:rsid w:val="00C928E8"/>
    <w:rsid w:val="00D07BDC"/>
    <w:rsid w:val="00EC0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B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B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ron\Documents\Shenan\oDesk\plo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plottemplate</Template>
  <TotalTime>53</TotalTime>
  <Pages>3</Pages>
  <Words>1234</Words>
  <Characters>7038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camron</dc:creator>
  <cp:lastModifiedBy>camron</cp:lastModifiedBy>
  <cp:revision>5</cp:revision>
  <dcterms:created xsi:type="dcterms:W3CDTF">2014-02-28T02:42:00Z</dcterms:created>
  <dcterms:modified xsi:type="dcterms:W3CDTF">2014-02-28T04:07:00Z</dcterms:modified>
</cp:coreProperties>
</file>